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91370" w:rsidRDefault="00FB4B9F" w:rsidP="006913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B4B9F">
              <w:rPr>
                <w:b/>
                <w:sz w:val="26"/>
                <w:szCs w:val="26"/>
                <w:lang w:val="en-US"/>
              </w:rPr>
              <w:t>203C_1</w:t>
            </w:r>
            <w:r w:rsidR="00691370">
              <w:rPr>
                <w:b/>
                <w:sz w:val="26"/>
                <w:szCs w:val="26"/>
              </w:rPr>
              <w:t>51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B4B9F" w:rsidRDefault="00E30B0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B4B9F">
              <w:rPr>
                <w:b/>
                <w:sz w:val="26"/>
                <w:szCs w:val="26"/>
                <w:lang w:val="en-US"/>
              </w:rPr>
              <w:t>2111510</w:t>
            </w:r>
            <w:r w:rsidR="00C44B8B" w:rsidRPr="00FB4B9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91370">
        <w:rPr>
          <w:b/>
          <w:sz w:val="26"/>
          <w:szCs w:val="26"/>
        </w:rPr>
        <w:t>(</w:t>
      </w:r>
      <w:r w:rsidR="00E30B0B" w:rsidRPr="00482D81">
        <w:rPr>
          <w:b/>
          <w:sz w:val="26"/>
          <w:szCs w:val="26"/>
        </w:rPr>
        <w:t>Вал привода РА7</w:t>
      </w:r>
      <w:r w:rsidR="00D301A7" w:rsidRPr="00D301A7">
        <w:rPr>
          <w:b/>
          <w:sz w:val="26"/>
          <w:szCs w:val="26"/>
        </w:rPr>
        <w:t xml:space="preserve"> 3.407.1-143.8.69</w:t>
      </w:r>
      <w:r w:rsidR="00691370">
        <w:rPr>
          <w:b/>
          <w:sz w:val="26"/>
          <w:szCs w:val="26"/>
        </w:rPr>
        <w:t>)</w:t>
      </w:r>
      <w:r w:rsidR="008F418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8F418F">
        <w:rPr>
          <w:b/>
          <w:sz w:val="26"/>
          <w:szCs w:val="26"/>
          <w:u w:val="single"/>
        </w:rPr>
        <w:t>203</w:t>
      </w:r>
      <w:r w:rsidR="00F115B9" w:rsidRPr="008F418F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82D81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6B1E27">
        <w:rPr>
          <w:sz w:val="24"/>
          <w:szCs w:val="24"/>
        </w:rPr>
        <w:t xml:space="preserve">характеристики </w:t>
      </w:r>
      <w:r w:rsidR="00D601A5" w:rsidRPr="006B1E27">
        <w:rPr>
          <w:sz w:val="24"/>
          <w:szCs w:val="24"/>
        </w:rPr>
        <w:t>траверс</w:t>
      </w:r>
      <w:r w:rsidR="004F4E9E" w:rsidRPr="006B1E27">
        <w:rPr>
          <w:sz w:val="24"/>
          <w:szCs w:val="24"/>
        </w:rPr>
        <w:t xml:space="preserve"> должны соответствовать </w:t>
      </w:r>
      <w:r w:rsidR="001759FB" w:rsidRPr="006B1E27">
        <w:rPr>
          <w:sz w:val="24"/>
          <w:szCs w:val="24"/>
        </w:rPr>
        <w:t>требованиям</w:t>
      </w:r>
      <w:r w:rsidR="001759FB" w:rsidRPr="006B1E27">
        <w:rPr>
          <w:color w:val="FF0000"/>
          <w:sz w:val="24"/>
          <w:szCs w:val="24"/>
        </w:rPr>
        <w:t> </w:t>
      </w:r>
      <w:bookmarkStart w:id="1" w:name="Поле4"/>
      <w:r w:rsidR="00482D81" w:rsidRPr="006B1E27">
        <w:rPr>
          <w:sz w:val="24"/>
          <w:szCs w:val="24"/>
        </w:rPr>
        <w:t>Т</w:t>
      </w:r>
      <w:r w:rsidR="00E30B0B" w:rsidRPr="006B1E27">
        <w:rPr>
          <w:sz w:val="24"/>
          <w:szCs w:val="24"/>
        </w:rPr>
        <w:t>ипового проекта 3.407.1-143.8.69</w:t>
      </w:r>
      <w:r w:rsidR="0073431B" w:rsidRPr="006B1E27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F418F" w:rsidRDefault="008F418F" w:rsidP="008F41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8F418F" w:rsidRDefault="008F418F" w:rsidP="008F41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8F418F" w:rsidRDefault="008F418F" w:rsidP="008F418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F418F" w:rsidRDefault="008F418F" w:rsidP="00070C24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F418F" w:rsidRDefault="008F418F" w:rsidP="00070C24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8F418F" w:rsidRDefault="008F418F" w:rsidP="008F418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B1E27">
        <w:rPr>
          <w:sz w:val="24"/>
          <w:szCs w:val="24"/>
        </w:rPr>
        <w:t>Типового проекта 3.407.1-143.8.69</w:t>
      </w:r>
      <w:r>
        <w:rPr>
          <w:sz w:val="26"/>
          <w:szCs w:val="26"/>
        </w:rPr>
        <w:t>;</w:t>
      </w:r>
    </w:p>
    <w:p w:rsidR="008F418F" w:rsidRDefault="008F418F" w:rsidP="008F418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F418F" w:rsidRDefault="008F418F" w:rsidP="008F41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8F418F" w:rsidRDefault="008F418F" w:rsidP="008F418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F418F" w:rsidRDefault="008F418F" w:rsidP="008F418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8F418F" w:rsidRDefault="008F418F" w:rsidP="008F41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8F418F" w:rsidRDefault="008F418F" w:rsidP="008F41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8F418F" w:rsidRDefault="008F418F" w:rsidP="008F41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9D4" w:rsidRDefault="004619D4">
      <w:r>
        <w:separator/>
      </w:r>
    </w:p>
  </w:endnote>
  <w:endnote w:type="continuationSeparator" w:id="0">
    <w:p w:rsidR="004619D4" w:rsidRDefault="0046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9D4" w:rsidRDefault="004619D4">
      <w:r>
        <w:separator/>
      </w:r>
    </w:p>
  </w:footnote>
  <w:footnote w:type="continuationSeparator" w:id="0">
    <w:p w:rsidR="004619D4" w:rsidRDefault="00461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F52D9F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C24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6F2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CD7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9D4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4E9"/>
    <w:rsid w:val="0047759E"/>
    <w:rsid w:val="004802C3"/>
    <w:rsid w:val="00480474"/>
    <w:rsid w:val="004813F2"/>
    <w:rsid w:val="00482787"/>
    <w:rsid w:val="00482D81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3A7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370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1E27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8DD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18F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45AD"/>
    <w:rsid w:val="00B152F1"/>
    <w:rsid w:val="00B156A3"/>
    <w:rsid w:val="00B1601B"/>
    <w:rsid w:val="00B16366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BF7B87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67C91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1A7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0B0B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03F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591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4B9F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9E1B57-B193-45B9-9312-8E24A379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A8B0C-B90A-44F0-933F-4EC3AEE6A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EC0A71-C6F2-4865-80F7-6B118F522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EB0EE7-9A80-4BAB-8C9B-6CB9F352F1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4B1DEFF-D929-42A7-BF86-A8450A5AD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28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2010-09-30T13:29:00Z</cp:lastPrinted>
  <dcterms:created xsi:type="dcterms:W3CDTF">2015-04-27T11:30:00Z</dcterms:created>
  <dcterms:modified xsi:type="dcterms:W3CDTF">2015-09-16T13:31:00Z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